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73A41" w14:textId="77777777" w:rsidR="00BA7E3D" w:rsidRPr="00092702" w:rsidRDefault="00BA7E3D" w:rsidP="00BA7E3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2702">
        <w:rPr>
          <w:rFonts w:ascii="Times New Roman" w:hAnsi="Times New Roman" w:cs="Times New Roman"/>
          <w:sz w:val="24"/>
          <w:szCs w:val="24"/>
          <w:u w:val="single"/>
        </w:rPr>
        <w:t>Master William KYRK</w:t>
      </w:r>
      <w:r w:rsidRPr="0009270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9270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92702">
        <w:rPr>
          <w:rFonts w:ascii="Times New Roman" w:hAnsi="Times New Roman" w:cs="Times New Roman"/>
          <w:sz w:val="24"/>
          <w:szCs w:val="24"/>
        </w:rPr>
        <w:t>fl.1416-7)</w:t>
      </w:r>
    </w:p>
    <w:p w14:paraId="2C929214" w14:textId="77777777" w:rsidR="00BA7E3D" w:rsidRPr="00092702" w:rsidRDefault="00BA7E3D" w:rsidP="00BA7E3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2702">
        <w:rPr>
          <w:rFonts w:ascii="Times New Roman" w:hAnsi="Times New Roman" w:cs="Times New Roman"/>
          <w:sz w:val="24"/>
          <w:szCs w:val="24"/>
        </w:rPr>
        <w:t>of York. Rector</w:t>
      </w:r>
    </w:p>
    <w:p w14:paraId="0DFAC12A" w14:textId="77777777" w:rsidR="00BA7E3D" w:rsidRPr="00092702" w:rsidRDefault="00BA7E3D" w:rsidP="00BA7E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D12F10" w14:textId="77777777" w:rsidR="00BA7E3D" w:rsidRPr="00092702" w:rsidRDefault="00BA7E3D" w:rsidP="00BA7E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076B9A" w14:textId="77777777" w:rsidR="00BA7E3D" w:rsidRPr="00092702" w:rsidRDefault="00BA7E3D" w:rsidP="00BA7E3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2702">
        <w:rPr>
          <w:rFonts w:ascii="Times New Roman" w:hAnsi="Times New Roman" w:cs="Times New Roman"/>
          <w:sz w:val="24"/>
          <w:szCs w:val="24"/>
        </w:rPr>
        <w:t xml:space="preserve">         1416-7</w:t>
      </w:r>
      <w:r w:rsidRPr="00092702">
        <w:rPr>
          <w:rFonts w:ascii="Times New Roman" w:hAnsi="Times New Roman" w:cs="Times New Roman"/>
          <w:sz w:val="24"/>
          <w:szCs w:val="24"/>
        </w:rPr>
        <w:tab/>
        <w:t>He was admitted into the Guild of Corpus Christi.</w:t>
      </w:r>
    </w:p>
    <w:p w14:paraId="3AB7D746" w14:textId="77777777" w:rsidR="00BA7E3D" w:rsidRPr="00092702" w:rsidRDefault="00BA7E3D" w:rsidP="00BA7E3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2702">
        <w:rPr>
          <w:rFonts w:ascii="Times New Roman" w:hAnsi="Times New Roman" w:cs="Times New Roman"/>
          <w:sz w:val="24"/>
          <w:szCs w:val="24"/>
        </w:rPr>
        <w:tab/>
      </w:r>
      <w:r w:rsidRPr="00092702">
        <w:rPr>
          <w:rFonts w:ascii="Times New Roman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39CA7A96" w14:textId="77777777" w:rsidR="00BA7E3D" w:rsidRPr="00092702" w:rsidRDefault="00BA7E3D" w:rsidP="00BA7E3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092702">
        <w:rPr>
          <w:rFonts w:ascii="Times New Roman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092702">
        <w:rPr>
          <w:rFonts w:ascii="Times New Roman" w:hAnsi="Times New Roman" w:cs="Times New Roman"/>
          <w:sz w:val="24"/>
          <w:szCs w:val="24"/>
        </w:rPr>
        <w:t>vol.LVII</w:t>
      </w:r>
      <w:proofErr w:type="spellEnd"/>
      <w:proofErr w:type="gramEnd"/>
      <w:r w:rsidRPr="00092702">
        <w:rPr>
          <w:rFonts w:ascii="Times New Roman" w:hAnsi="Times New Roman" w:cs="Times New Roman"/>
          <w:sz w:val="24"/>
          <w:szCs w:val="24"/>
        </w:rPr>
        <w:t>, published 1872, p.19)</w:t>
      </w:r>
    </w:p>
    <w:p w14:paraId="27CDA463" w14:textId="77777777" w:rsidR="00BA7E3D" w:rsidRPr="00092702" w:rsidRDefault="00BA7E3D" w:rsidP="00BA7E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281FEB" w14:textId="77777777" w:rsidR="00BA7E3D" w:rsidRPr="00092702" w:rsidRDefault="00BA7E3D" w:rsidP="00BA7E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5D2574" w14:textId="77777777" w:rsidR="00BA7E3D" w:rsidRPr="00092702" w:rsidRDefault="00BA7E3D" w:rsidP="00BA7E3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2702">
        <w:rPr>
          <w:rFonts w:ascii="Times New Roman" w:hAnsi="Times New Roman" w:cs="Times New Roman"/>
          <w:sz w:val="24"/>
          <w:szCs w:val="24"/>
        </w:rPr>
        <w:t>25 August 2020</w:t>
      </w:r>
    </w:p>
    <w:p w14:paraId="4168EEA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3EA47" w14:textId="77777777" w:rsidR="00BA7E3D" w:rsidRDefault="00BA7E3D" w:rsidP="009139A6">
      <w:r>
        <w:separator/>
      </w:r>
    </w:p>
  </w:endnote>
  <w:endnote w:type="continuationSeparator" w:id="0">
    <w:p w14:paraId="2BA9C53E" w14:textId="77777777" w:rsidR="00BA7E3D" w:rsidRDefault="00BA7E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19D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EF9D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ED1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82D72" w14:textId="77777777" w:rsidR="00BA7E3D" w:rsidRDefault="00BA7E3D" w:rsidP="009139A6">
      <w:r>
        <w:separator/>
      </w:r>
    </w:p>
  </w:footnote>
  <w:footnote w:type="continuationSeparator" w:id="0">
    <w:p w14:paraId="0491C704" w14:textId="77777777" w:rsidR="00BA7E3D" w:rsidRDefault="00BA7E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CB6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B1D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627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E3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A7E3D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B984D"/>
  <w15:chartTrackingRefBased/>
  <w15:docId w15:val="{6B3238FC-EC04-4F1F-B28D-08D0346A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2021-11-16T19:52:00Z</dcterms:created>
  <dcterms:modified xsi:type="dcterms:W3CDTF">2021-11-16T19:53:00Z</dcterms:modified>
</cp:coreProperties>
</file>